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6DEB70" w14:textId="77777777" w:rsidR="00264B12" w:rsidRPr="00CF1FB0" w:rsidRDefault="00264B12" w:rsidP="00264B12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bookmarkStart w:id="0" w:name="_GoBack"/>
      <w:bookmarkEnd w:id="0"/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264B12" w14:paraId="7D6DEB73" w14:textId="77777777" w:rsidTr="00EE2462">
        <w:tc>
          <w:tcPr>
            <w:tcW w:w="3227" w:type="dxa"/>
          </w:tcPr>
          <w:p w14:paraId="7D6DEB71" w14:textId="77777777" w:rsidR="00264B12" w:rsidRDefault="00264B12" w:rsidP="00264B1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14:paraId="7D6DEB72" w14:textId="77777777" w:rsidR="00264B12" w:rsidRPr="00541A0E" w:rsidRDefault="00541A0E" w:rsidP="00264B1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  <w:lang w:val="en-US"/>
              </w:rPr>
              <w:t>A_201</w:t>
            </w:r>
          </w:p>
        </w:tc>
      </w:tr>
      <w:tr w:rsidR="00264B12" w14:paraId="7D6DEB76" w14:textId="77777777" w:rsidTr="00EE2462">
        <w:tc>
          <w:tcPr>
            <w:tcW w:w="3227" w:type="dxa"/>
          </w:tcPr>
          <w:p w14:paraId="7D6DEB74" w14:textId="77777777" w:rsidR="00264B12" w:rsidRDefault="00264B12" w:rsidP="00264B1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14:paraId="7D6DEB75" w14:textId="77777777" w:rsidR="00264B12" w:rsidRPr="007142F2" w:rsidRDefault="00264B12" w:rsidP="00264B1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2293531</w:t>
            </w:r>
          </w:p>
        </w:tc>
      </w:tr>
    </w:tbl>
    <w:p w14:paraId="7D6DEB77" w14:textId="77777777" w:rsidR="00264B12" w:rsidRPr="00CF1FB0" w:rsidRDefault="00264B12" w:rsidP="00264B12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D6DEB78" w14:textId="77777777" w:rsidR="00264B12" w:rsidRPr="00CF1FB0" w:rsidRDefault="00264B12" w:rsidP="00264B12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7D6DEB79" w14:textId="77777777" w:rsidR="00264B12" w:rsidRPr="00CF1FB0" w:rsidRDefault="00264B12" w:rsidP="00264B12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D6DEB7A" w14:textId="77777777" w:rsidR="00264B12" w:rsidRPr="00CF1FB0" w:rsidRDefault="00264B12" w:rsidP="00264B1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7D6DEB7B" w14:textId="77777777" w:rsidR="00C44B8B" w:rsidRPr="0052681C" w:rsidRDefault="00264B12" w:rsidP="00264B12">
      <w:pPr>
        <w:jc w:val="right"/>
      </w:pPr>
      <w:r w:rsidRPr="00CF1FB0">
        <w:rPr>
          <w:sz w:val="26"/>
          <w:szCs w:val="26"/>
        </w:rPr>
        <w:t>“_______” ___________________ 20_____ г</w:t>
      </w:r>
    </w:p>
    <w:p w14:paraId="7D6DEB7C" w14:textId="77777777" w:rsidR="00C44B8B" w:rsidRPr="0052681C" w:rsidRDefault="00C44B8B" w:rsidP="00C44B8B"/>
    <w:p w14:paraId="7D6DEB7D" w14:textId="77777777" w:rsidR="00C44B8B" w:rsidRPr="0052681C" w:rsidRDefault="00C44B8B" w:rsidP="00C44B8B"/>
    <w:p w14:paraId="7D6DEB7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D6DEB7F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D6DEB80" w14:textId="77777777" w:rsidR="00612811" w:rsidRPr="00BE1FB3" w:rsidRDefault="002E437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7142F2" w:rsidRPr="007142F2">
        <w:rPr>
          <w:b/>
          <w:sz w:val="26"/>
          <w:szCs w:val="26"/>
        </w:rPr>
        <w:t>Гаситель вибрации ГВП-0,8-9,1-350</w:t>
      </w:r>
      <w:r>
        <w:rPr>
          <w:b/>
          <w:sz w:val="26"/>
          <w:szCs w:val="26"/>
        </w:rPr>
        <w:t>)</w:t>
      </w:r>
      <w:r w:rsidR="003F065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BE1FB3">
        <w:rPr>
          <w:b/>
          <w:sz w:val="26"/>
          <w:szCs w:val="26"/>
        </w:rPr>
        <w:t xml:space="preserve"> </w:t>
      </w:r>
      <w:r w:rsidR="00AA670B" w:rsidRPr="003F0654">
        <w:rPr>
          <w:b/>
          <w:sz w:val="26"/>
          <w:szCs w:val="26"/>
          <w:u w:val="single"/>
        </w:rPr>
        <w:t>202</w:t>
      </w:r>
      <w:r w:rsidR="00AA670B" w:rsidRPr="003F0654">
        <w:rPr>
          <w:b/>
          <w:sz w:val="26"/>
          <w:szCs w:val="26"/>
          <w:u w:val="single"/>
          <w:lang w:val="en-US"/>
        </w:rPr>
        <w:t>A</w:t>
      </w:r>
    </w:p>
    <w:p w14:paraId="7D6DEB81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D6DEB8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D6DEB83" w14:textId="77777777" w:rsidR="004F4E9E" w:rsidRPr="00BE1FB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E1FB3">
        <w:rPr>
          <w:sz w:val="24"/>
          <w:szCs w:val="24"/>
        </w:rPr>
        <w:t xml:space="preserve">Технические требования, характеристики </w:t>
      </w:r>
      <w:r w:rsidR="00770408" w:rsidRPr="00BE1FB3">
        <w:rPr>
          <w:sz w:val="24"/>
          <w:szCs w:val="24"/>
        </w:rPr>
        <w:t>линейной арматуры и гасителей вибрации</w:t>
      </w:r>
      <w:r w:rsidR="004F4E9E" w:rsidRPr="00BE1FB3">
        <w:rPr>
          <w:sz w:val="24"/>
          <w:szCs w:val="24"/>
        </w:rPr>
        <w:t xml:space="preserve"> должны соответствовать параметрам </w:t>
      </w:r>
      <w:r w:rsidR="00A17DCF" w:rsidRPr="001A7FCA">
        <w:rPr>
          <w:sz w:val="24"/>
          <w:szCs w:val="24"/>
        </w:rPr>
        <w:t>ТУ 3449-001-52819896-2010 «Арматура линейная защитная»</w:t>
      </w:r>
      <w:r w:rsidRPr="00BE1FB3">
        <w:rPr>
          <w:sz w:val="24"/>
          <w:szCs w:val="24"/>
        </w:rPr>
        <w:t>.</w:t>
      </w:r>
    </w:p>
    <w:p w14:paraId="7D6DEB84" w14:textId="77777777" w:rsidR="00A305DC" w:rsidRPr="00BE1FB3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BE1FB3">
        <w:rPr>
          <w:sz w:val="24"/>
          <w:szCs w:val="24"/>
        </w:rPr>
        <w:t xml:space="preserve">   </w:t>
      </w:r>
    </w:p>
    <w:p w14:paraId="7D6DEB85" w14:textId="77777777" w:rsidR="00BE1FB3" w:rsidRDefault="008C23F7" w:rsidP="00DF5F7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D6DEBCE" wp14:editId="7D6DEBCF">
            <wp:extent cx="3924300" cy="2962846"/>
            <wp:effectExtent l="19050" t="0" r="0" b="0"/>
            <wp:docPr id="1" name="Рисунок 0" descr="26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23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2962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6DEB86" w14:textId="77777777" w:rsidR="00BE1FB3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9579" w:type="dxa"/>
        <w:jc w:val="center"/>
        <w:tblLook w:val="04A0" w:firstRow="1" w:lastRow="0" w:firstColumn="1" w:lastColumn="0" w:noHBand="0" w:noVBand="1"/>
      </w:tblPr>
      <w:tblGrid>
        <w:gridCol w:w="1731"/>
        <w:gridCol w:w="1789"/>
        <w:gridCol w:w="1553"/>
        <w:gridCol w:w="1502"/>
        <w:gridCol w:w="1502"/>
        <w:gridCol w:w="1502"/>
      </w:tblGrid>
      <w:tr w:rsidR="008C23F7" w:rsidRPr="008C23F7" w14:paraId="7D6DEB88" w14:textId="77777777" w:rsidTr="008C23F7">
        <w:trPr>
          <w:trHeight w:val="387"/>
          <w:jc w:val="center"/>
        </w:trPr>
        <w:tc>
          <w:tcPr>
            <w:tcW w:w="9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DEB87" w14:textId="77777777" w:rsidR="008C23F7" w:rsidRPr="008C23F7" w:rsidRDefault="008C23F7" w:rsidP="008C23F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23F7">
              <w:rPr>
                <w:b/>
                <w:bCs/>
                <w:color w:val="000000"/>
                <w:sz w:val="22"/>
                <w:szCs w:val="22"/>
              </w:rPr>
              <w:t>Гаситель вибрации ГВП-0,8-9,1-350</w:t>
            </w:r>
          </w:p>
        </w:tc>
      </w:tr>
      <w:tr w:rsidR="008C23F7" w:rsidRPr="008C23F7" w14:paraId="7D6DEB8D" w14:textId="77777777" w:rsidTr="00042720">
        <w:trPr>
          <w:trHeight w:val="424"/>
          <w:jc w:val="center"/>
        </w:trPr>
        <w:tc>
          <w:tcPr>
            <w:tcW w:w="17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DEB89" w14:textId="77777777"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Диаметр тросика, мм</w:t>
            </w:r>
          </w:p>
        </w:tc>
        <w:tc>
          <w:tcPr>
            <w:tcW w:w="178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DEB8A" w14:textId="77777777"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Длина гасителя, мм</w:t>
            </w:r>
          </w:p>
        </w:tc>
        <w:tc>
          <w:tcPr>
            <w:tcW w:w="15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DEB8B" w14:textId="77777777"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Масса груза, кг</w:t>
            </w:r>
          </w:p>
        </w:tc>
        <w:tc>
          <w:tcPr>
            <w:tcW w:w="45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DEB8C" w14:textId="77777777"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Расчетная частота, Гц</w:t>
            </w:r>
          </w:p>
        </w:tc>
      </w:tr>
      <w:tr w:rsidR="008C23F7" w:rsidRPr="008C23F7" w14:paraId="7D6DEB94" w14:textId="77777777" w:rsidTr="008C23F7">
        <w:trPr>
          <w:trHeight w:val="387"/>
          <w:jc w:val="center"/>
        </w:trPr>
        <w:tc>
          <w:tcPr>
            <w:tcW w:w="17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DEB8E" w14:textId="77777777"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DEB8F" w14:textId="77777777"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DEB90" w14:textId="77777777"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DEB91" w14:textId="77777777"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1-я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DEB92" w14:textId="77777777"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2-я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DEB93" w14:textId="77777777"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3-я</w:t>
            </w:r>
          </w:p>
        </w:tc>
      </w:tr>
      <w:tr w:rsidR="008C23F7" w:rsidRPr="008C23F7" w14:paraId="7D6DEB9B" w14:textId="77777777" w:rsidTr="008C23F7">
        <w:trPr>
          <w:trHeight w:val="387"/>
          <w:jc w:val="center"/>
        </w:trPr>
        <w:tc>
          <w:tcPr>
            <w:tcW w:w="17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DEB95" w14:textId="77777777"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9,1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DEB96" w14:textId="77777777"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DEB97" w14:textId="77777777"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DEB98" w14:textId="77777777"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12,4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DEB99" w14:textId="77777777"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45,2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DEB9A" w14:textId="77777777" w:rsidR="008C23F7" w:rsidRPr="008C23F7" w:rsidRDefault="008C23F7" w:rsidP="008C23F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C23F7">
              <w:rPr>
                <w:color w:val="000000"/>
                <w:sz w:val="22"/>
                <w:szCs w:val="22"/>
              </w:rPr>
              <w:t>91,2</w:t>
            </w:r>
          </w:p>
        </w:tc>
      </w:tr>
    </w:tbl>
    <w:p w14:paraId="7D6DEB9C" w14:textId="77777777" w:rsidR="00BE1FB3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D6DEB9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D6DEB9E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D6DEB9F" w14:textId="77777777" w:rsidR="00C53A1B" w:rsidRPr="0052681C" w:rsidRDefault="00C53A1B" w:rsidP="00C53A1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D6DEBA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D6DEBA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D6DEBA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D6DEBA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</w:t>
      </w:r>
      <w:r w:rsidR="00BF2B9B">
        <w:rPr>
          <w:sz w:val="24"/>
          <w:szCs w:val="24"/>
        </w:rPr>
        <w:t>водом - изготовителем для нужд 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D6DEBA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BF2B9B">
        <w:rPr>
          <w:sz w:val="24"/>
          <w:szCs w:val="24"/>
        </w:rPr>
        <w:t>П</w:t>
      </w:r>
      <w:r w:rsidR="00BF2B9B" w:rsidRPr="0052681C">
        <w:rPr>
          <w:sz w:val="24"/>
          <w:szCs w:val="24"/>
        </w:rPr>
        <w:t>АО</w:t>
      </w:r>
      <w:r w:rsidRPr="0052681C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D6DEBA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</w:t>
      </w:r>
      <w:r w:rsidR="00BF2B9B">
        <w:rPr>
          <w:sz w:val="24"/>
          <w:szCs w:val="24"/>
        </w:rPr>
        <w:t>тацию в аккредитованном Центре П</w:t>
      </w:r>
      <w:r w:rsidRPr="0052681C">
        <w:rPr>
          <w:sz w:val="24"/>
          <w:szCs w:val="24"/>
        </w:rPr>
        <w:t>АО «Россети»;</w:t>
      </w:r>
    </w:p>
    <w:p w14:paraId="7D6DEBA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F2B9B">
        <w:rPr>
          <w:sz w:val="24"/>
          <w:szCs w:val="24"/>
        </w:rPr>
        <w:t>П</w:t>
      </w:r>
      <w:r w:rsidR="00BF2B9B" w:rsidRPr="0052681C">
        <w:rPr>
          <w:sz w:val="24"/>
          <w:szCs w:val="24"/>
        </w:rPr>
        <w:t xml:space="preserve">АО </w:t>
      </w:r>
      <w:r w:rsidRPr="0052681C">
        <w:rPr>
          <w:sz w:val="24"/>
          <w:szCs w:val="24"/>
        </w:rPr>
        <w:t>«</w:t>
      </w:r>
      <w:r w:rsidR="00C53CD5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7D6DEBA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76EF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D6DEBA8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7D6DEBA9" w14:textId="77777777" w:rsidR="00DE0C6D" w:rsidRPr="0052681C" w:rsidRDefault="00843900" w:rsidP="00A17DC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BF2B9B">
        <w:rPr>
          <w:sz w:val="24"/>
          <w:szCs w:val="24"/>
        </w:rPr>
        <w:t>П</w:t>
      </w:r>
      <w:r w:rsidR="00BF2B9B" w:rsidRPr="0052681C">
        <w:rPr>
          <w:sz w:val="24"/>
          <w:szCs w:val="24"/>
        </w:rPr>
        <w:t>АО</w:t>
      </w:r>
      <w:r w:rsidR="00F64720" w:rsidRPr="0052681C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D6DEBAA" w14:textId="77777777" w:rsidR="008641F6" w:rsidRPr="0052681C" w:rsidRDefault="00843900" w:rsidP="00A17DCF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D6DEBAB" w14:textId="77777777" w:rsidR="0052681C" w:rsidRPr="00B82B63" w:rsidRDefault="00A17DCF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A7FCA">
        <w:rPr>
          <w:sz w:val="24"/>
          <w:szCs w:val="24"/>
        </w:rPr>
        <w:t>ТУ 3449-001-52819896-2010 «Арматура линейная защитная»</w:t>
      </w:r>
      <w:r w:rsidR="0052681C" w:rsidRPr="00B82B63">
        <w:rPr>
          <w:sz w:val="24"/>
          <w:szCs w:val="24"/>
        </w:rPr>
        <w:t>;</w:t>
      </w:r>
    </w:p>
    <w:p w14:paraId="7D6DEBAC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D6DEBAD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D6DEBA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D6DEBA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D6DEBB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D6DEBB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D6DEBB2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D6DEBB3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D6DEBB4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00134E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7D6DEBB5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D6DEBB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D6DEBB7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0134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D6DEBB8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6DEBB9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D6DEBBA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D6DEBBB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6DEBBC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D6DEBB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D6DEBB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D6DEBB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D6DEBC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D6DEBC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D6DEBC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D6DEBC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D6DEBC4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</w:t>
      </w:r>
      <w:r w:rsidR="00264B12">
        <w:rPr>
          <w:sz w:val="24"/>
          <w:szCs w:val="24"/>
        </w:rPr>
        <w:t>2013</w:t>
      </w:r>
      <w:r w:rsidRPr="0052681C">
        <w:rPr>
          <w:sz w:val="24"/>
          <w:szCs w:val="24"/>
        </w:rPr>
        <w:t xml:space="preserve">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7D6DEBC5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D6DEBC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D6DEBC7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</w:t>
      </w:r>
      <w:r w:rsidR="00BF2B9B">
        <w:rPr>
          <w:szCs w:val="24"/>
        </w:rPr>
        <w:t>филиалов 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7D6DEBC8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D6DEBC9" w14:textId="77777777" w:rsidR="001D6900" w:rsidRPr="0052681C" w:rsidRDefault="001D6900" w:rsidP="00451C4D">
      <w:pPr>
        <w:rPr>
          <w:sz w:val="26"/>
          <w:szCs w:val="26"/>
        </w:rPr>
      </w:pPr>
    </w:p>
    <w:p w14:paraId="7D6DEBCA" w14:textId="77777777" w:rsidR="00465B9B" w:rsidRPr="0052681C" w:rsidRDefault="00465B9B" w:rsidP="00465B9B">
      <w:pPr>
        <w:rPr>
          <w:sz w:val="26"/>
          <w:szCs w:val="26"/>
        </w:rPr>
      </w:pPr>
    </w:p>
    <w:p w14:paraId="7D6DEBCB" w14:textId="77777777" w:rsidR="00264B12" w:rsidRDefault="00264B12" w:rsidP="00264B12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D6DEBCC" w14:textId="77777777" w:rsidR="00264B12" w:rsidRDefault="00264B12" w:rsidP="00264B12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7D6DEBCD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6DEBD2" w14:textId="77777777" w:rsidR="006530ED" w:rsidRDefault="006530ED">
      <w:r>
        <w:separator/>
      </w:r>
    </w:p>
  </w:endnote>
  <w:endnote w:type="continuationSeparator" w:id="0">
    <w:p w14:paraId="7D6DEBD3" w14:textId="77777777" w:rsidR="006530ED" w:rsidRDefault="00653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6DEBD0" w14:textId="77777777" w:rsidR="006530ED" w:rsidRDefault="006530ED">
      <w:r>
        <w:separator/>
      </w:r>
    </w:p>
  </w:footnote>
  <w:footnote w:type="continuationSeparator" w:id="0">
    <w:p w14:paraId="7D6DEBD1" w14:textId="77777777" w:rsidR="006530ED" w:rsidRDefault="006530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6DEBD4" w14:textId="77777777" w:rsidR="00AD7048" w:rsidRDefault="005F28F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D6DEBD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5D2"/>
    <w:rsid w:val="000000C1"/>
    <w:rsid w:val="0000134E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720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5A7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69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60F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195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4B12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ACF"/>
    <w:rsid w:val="002D5C5F"/>
    <w:rsid w:val="002D5E88"/>
    <w:rsid w:val="002E18B5"/>
    <w:rsid w:val="002E18E0"/>
    <w:rsid w:val="002E22F4"/>
    <w:rsid w:val="002E3087"/>
    <w:rsid w:val="002E437F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50F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0654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5B9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4828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A0E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04"/>
    <w:rsid w:val="005E292D"/>
    <w:rsid w:val="005E4351"/>
    <w:rsid w:val="005E7A9A"/>
    <w:rsid w:val="005E7B21"/>
    <w:rsid w:val="005E7D1F"/>
    <w:rsid w:val="005F08C3"/>
    <w:rsid w:val="005F0A59"/>
    <w:rsid w:val="005F28F6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30ED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42F2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5910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DFB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98A"/>
    <w:rsid w:val="00896DC1"/>
    <w:rsid w:val="00896FB3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23F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62B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5A2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DCF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43B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61BA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4595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B63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23"/>
    <w:rsid w:val="00BD2843"/>
    <w:rsid w:val="00BD2CC9"/>
    <w:rsid w:val="00BD634D"/>
    <w:rsid w:val="00BD705D"/>
    <w:rsid w:val="00BD7275"/>
    <w:rsid w:val="00BE0260"/>
    <w:rsid w:val="00BE1FB3"/>
    <w:rsid w:val="00BE2C21"/>
    <w:rsid w:val="00BE3234"/>
    <w:rsid w:val="00BE3435"/>
    <w:rsid w:val="00BE75A8"/>
    <w:rsid w:val="00BE7AEA"/>
    <w:rsid w:val="00BF028A"/>
    <w:rsid w:val="00BF20ED"/>
    <w:rsid w:val="00BF2B9B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07D70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47F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A1B"/>
    <w:rsid w:val="00C53CD5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0CF"/>
    <w:rsid w:val="00CF0257"/>
    <w:rsid w:val="00CF0E1A"/>
    <w:rsid w:val="00CF22E0"/>
    <w:rsid w:val="00CF34B4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D2"/>
    <w:rsid w:val="00D73CA5"/>
    <w:rsid w:val="00D7407F"/>
    <w:rsid w:val="00D76196"/>
    <w:rsid w:val="00D76EF9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5F74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21BC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6EDF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6DEB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465B9B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465B9B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07FD5-2662-4ECA-8441-55C0C49BA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A0EF06-9AD8-48A5-A6A2-8D13B2C965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3EEE3C-9285-4257-897E-19C9B5402A89}">
  <ds:schemaRefs>
    <ds:schemaRef ds:uri="http://purl.org/dc/terms/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A370830-542E-4528-A2D4-828E42B92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1198</Words>
  <Characters>6834</Characters>
  <Application>Microsoft Office Word</Application>
  <DocSecurity>4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2015-10-09T09:07:00Z</dcterms:created>
  <dcterms:modified xsi:type="dcterms:W3CDTF">2015-10-09T09:07:00Z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